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2DA" w:rsidRDefault="000452DA" w:rsidP="000452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SOMERT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0452DA" w:rsidRDefault="000452DA" w:rsidP="000452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52DA" w:rsidRDefault="000452DA" w:rsidP="000452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52DA" w:rsidRDefault="000452DA" w:rsidP="000452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lands</w:t>
      </w:r>
    </w:p>
    <w:p w:rsidR="000452DA" w:rsidRDefault="000452DA" w:rsidP="000452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Sir Richard Grey, 4</w:t>
      </w:r>
      <w:r w:rsidRPr="00F72B13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 Grey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Codnor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452DA" w:rsidRDefault="000452DA" w:rsidP="000452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C57C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21 -5)</w:t>
      </w:r>
    </w:p>
    <w:p w:rsidR="000452DA" w:rsidRDefault="000452DA" w:rsidP="000452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52DA" w:rsidRDefault="000452DA" w:rsidP="000452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452DA" w:rsidRDefault="000452DA" w:rsidP="000452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2015</w:t>
      </w:r>
      <w:bookmarkStart w:id="0" w:name="_GoBack"/>
      <w:bookmarkEnd w:id="0"/>
    </w:p>
    <w:sectPr w:rsidR="00DD5B8A" w:rsidRPr="000452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2DA" w:rsidRDefault="000452DA" w:rsidP="00564E3C">
      <w:pPr>
        <w:spacing w:after="0" w:line="240" w:lineRule="auto"/>
      </w:pPr>
      <w:r>
        <w:separator/>
      </w:r>
    </w:p>
  </w:endnote>
  <w:endnote w:type="continuationSeparator" w:id="0">
    <w:p w:rsidR="000452DA" w:rsidRDefault="000452D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452DA">
      <w:rPr>
        <w:rFonts w:ascii="Times New Roman" w:hAnsi="Times New Roman" w:cs="Times New Roman"/>
        <w:noProof/>
        <w:sz w:val="24"/>
        <w:szCs w:val="24"/>
      </w:rPr>
      <w:t>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2DA" w:rsidRDefault="000452DA" w:rsidP="00564E3C">
      <w:pPr>
        <w:spacing w:after="0" w:line="240" w:lineRule="auto"/>
      </w:pPr>
      <w:r>
        <w:separator/>
      </w:r>
    </w:p>
  </w:footnote>
  <w:footnote w:type="continuationSeparator" w:id="0">
    <w:p w:rsidR="000452DA" w:rsidRDefault="000452D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2DA"/>
    <w:rsid w:val="000452DA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B2E7D"/>
  <w15:chartTrackingRefBased/>
  <w15:docId w15:val="{68CD3A35-9787-41CE-91FF-444913F09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452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2015-10-04T10:20:00Z</dcterms:created>
  <dcterms:modified xsi:type="dcterms:W3CDTF">2015-10-04T10:21:00Z</dcterms:modified>
</cp:coreProperties>
</file>